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76A6F">
        <w:rPr>
          <w:rFonts w:cs="Arial"/>
          <w:b/>
          <w:caps/>
          <w:sz w:val="28"/>
          <w:szCs w:val="28"/>
        </w:rPr>
        <w:t>0159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76A6F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Moção Congratulatória ao Grupo de Evangelização Fundação Casa, da Igreja Universal do Reino de Deus.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0440AA" w:rsidRDefault="000440AA" w:rsidP="000440A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</w:t>
      </w:r>
      <w:r w:rsidR="00DC15BA">
        <w:rPr>
          <w:rFonts w:cs="Arial"/>
        </w:rPr>
        <w:t>que conste</w:t>
      </w:r>
      <w:bookmarkStart w:id="0" w:name="_GoBack"/>
      <w:bookmarkEnd w:id="0"/>
      <w:r w:rsidRPr="00BF791A">
        <w:rPr>
          <w:rFonts w:cs="Arial"/>
        </w:rPr>
        <w:t xml:space="preserve">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>
        <w:rPr>
          <w:rFonts w:cs="Arial"/>
        </w:rPr>
        <w:t xml:space="preserve"> o registro de Moção Congratulatória ao Grupo de Evangelização Fundação Casa da Igreja Universal do Reino de Deus.</w:t>
      </w:r>
    </w:p>
    <w:p w:rsidR="000440AA" w:rsidRDefault="000440AA" w:rsidP="000440A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Esse grupo distribui</w:t>
      </w:r>
      <w:r w:rsidR="000879D8">
        <w:rPr>
          <w:rFonts w:cs="Arial"/>
        </w:rPr>
        <w:t>,</w:t>
      </w:r>
      <w:r>
        <w:rPr>
          <w:rFonts w:cs="Arial"/>
        </w:rPr>
        <w:t xml:space="preserve"> aos internos, produtos de higiene pessoal e livros que </w:t>
      </w:r>
      <w:r w:rsidR="00B30656">
        <w:rPr>
          <w:rFonts w:cs="Arial"/>
        </w:rPr>
        <w:t>levem a investir na fé em Deus.</w:t>
      </w:r>
    </w:p>
    <w:p w:rsidR="000440AA" w:rsidRDefault="000440AA" w:rsidP="000440A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Mediante o trabalho do grupo, muitos internos decidem aqui fora dar continuidade ao que aprenderam enquanto reclusos, tendo uma nova opo</w:t>
      </w:r>
      <w:r w:rsidR="00B30656">
        <w:rPr>
          <w:rFonts w:cs="Arial"/>
        </w:rPr>
        <w:t>rtunidade de serem reinseridos na</w:t>
      </w:r>
      <w:r>
        <w:rPr>
          <w:rFonts w:cs="Arial"/>
        </w:rPr>
        <w:t xml:space="preserve"> sociedade e muitas das vezes se juntando ao grupo para resgatar outras vidas.</w:t>
      </w:r>
    </w:p>
    <w:p w:rsidR="000440AA" w:rsidRDefault="000440AA" w:rsidP="000440A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Pr="00BF791A">
        <w:rPr>
          <w:rFonts w:cs="Arial"/>
        </w:rPr>
        <w:t xml:space="preserve">, </w:t>
      </w:r>
      <w:smartTag w:uri="schemas-houaiss/mini" w:element="verbetes">
        <w:r w:rsidRPr="00BF791A">
          <w:rPr>
            <w:rFonts w:cs="Arial"/>
          </w:rPr>
          <w:t>respeitosamente</w:t>
        </w:r>
      </w:smartTag>
      <w:r w:rsidRPr="00BF791A">
        <w:rPr>
          <w:rFonts w:cs="Arial"/>
        </w:rPr>
        <w:t xml:space="preserve"> </w:t>
      </w: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à </w:t>
      </w:r>
      <w:smartTag w:uri="schemas-houaiss/mini" w:element="verbetes">
        <w:r w:rsidRPr="00BF791A">
          <w:rPr>
            <w:rFonts w:cs="Arial"/>
          </w:rPr>
          <w:t>Presidência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 que sejam adotadas as </w:t>
      </w:r>
      <w:smartTag w:uri="schemas-houaiss/mini" w:element="verbetes">
        <w:r w:rsidRPr="00BF791A">
          <w:rPr>
            <w:rFonts w:cs="Arial"/>
          </w:rPr>
          <w:t>providências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habituais</w:t>
        </w:r>
      </w:smartTag>
      <w:r w:rsidRPr="00BF791A">
        <w:rPr>
          <w:rFonts w:cs="Arial"/>
        </w:rPr>
        <w:t xml:space="preserve"> </w:t>
      </w:r>
      <w:smartTag w:uri="schemas-houaiss/acao" w:element="dm">
        <w:r w:rsidRPr="00BF791A">
          <w:rPr>
            <w:rFonts w:cs="Arial"/>
          </w:rPr>
          <w:t>para</w:t>
        </w:r>
      </w:smartTag>
      <w:r w:rsidRPr="00BF791A">
        <w:rPr>
          <w:rFonts w:cs="Arial"/>
        </w:rPr>
        <w:t xml:space="preserve"> a </w:t>
      </w:r>
      <w:smartTag w:uri="schemas-houaiss/acao" w:element="dm">
        <w:r w:rsidRPr="00BF791A">
          <w:rPr>
            <w:rFonts w:cs="Arial"/>
          </w:rPr>
          <w:t>divulgação</w:t>
        </w:r>
      </w:smartTag>
      <w:r w:rsidRPr="00BF791A">
        <w:rPr>
          <w:rFonts w:cs="Arial"/>
        </w:rPr>
        <w:t xml:space="preserve"> da </w:t>
      </w:r>
      <w:smartTag w:uri="schemas-houaiss/acao" w:element="dm">
        <w:r w:rsidRPr="00BF791A">
          <w:rPr>
            <w:rFonts w:cs="Arial"/>
          </w:rPr>
          <w:t>presente</w:t>
        </w:r>
      </w:smartTag>
      <w:r w:rsidRPr="00BF791A">
        <w:rPr>
          <w:rFonts w:cs="Arial"/>
        </w:rPr>
        <w:t xml:space="preserve"> manifestação.</w:t>
      </w:r>
    </w:p>
    <w:p w:rsidR="00736DDE" w:rsidRDefault="00736DDE" w:rsidP="00736DDE">
      <w:pPr>
        <w:tabs>
          <w:tab w:val="left" w:pos="-600"/>
        </w:tabs>
        <w:spacing w:line="360" w:lineRule="auto"/>
        <w:ind w:firstLine="1701"/>
        <w:jc w:val="both"/>
        <w:rPr>
          <w:rFonts w:cs="Arial"/>
        </w:rPr>
      </w:pPr>
    </w:p>
    <w:p w:rsidR="00736DDE" w:rsidRDefault="00736DDE" w:rsidP="00736DDE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 w:rsidR="00200BFF">
        <w:rPr>
          <w:rFonts w:cs="Arial"/>
        </w:rPr>
        <w:t xml:space="preserve">, 2 de junho </w:t>
      </w:r>
      <w:r>
        <w:rPr>
          <w:rFonts w:cs="Arial"/>
        </w:rPr>
        <w:t>de 2021.</w:t>
      </w:r>
    </w:p>
    <w:p w:rsidR="00B53894" w:rsidRDefault="00B53894" w:rsidP="00736DDE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</w:p>
    <w:p w:rsidR="00276A6F" w:rsidRDefault="00276A6F" w:rsidP="00736DDE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</w:p>
    <w:p w:rsidR="00276A6F" w:rsidRDefault="00276A6F" w:rsidP="00736DDE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  <w:r>
        <w:rPr>
          <w:rFonts w:cs="Arial"/>
        </w:rPr>
        <w:t>ROGÉRIO TIMÓTEO</w:t>
      </w:r>
    </w:p>
    <w:p w:rsidR="00276A6F" w:rsidRDefault="00276A6F" w:rsidP="00736DDE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  <w:r>
        <w:rPr>
          <w:rFonts w:cs="Arial"/>
        </w:rPr>
        <w:t>Vereador – Republicanos</w:t>
      </w:r>
    </w:p>
    <w:p w:rsidR="00276A6F" w:rsidRPr="00F302CE" w:rsidRDefault="00276A6F" w:rsidP="00736DDE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  <w:r>
        <w:rPr>
          <w:rFonts w:cs="Arial"/>
        </w:rPr>
        <w:t>2º Secretário</w:t>
      </w:r>
    </w:p>
    <w:sectPr w:rsidR="00276A6F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F4E" w:rsidRDefault="007E4F4E">
      <w:r>
        <w:separator/>
      </w:r>
    </w:p>
  </w:endnote>
  <w:endnote w:type="continuationSeparator" w:id="0">
    <w:p w:rsidR="007E4F4E" w:rsidRDefault="007E4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F4E" w:rsidRDefault="007E4F4E">
      <w:r>
        <w:separator/>
      </w:r>
    </w:p>
  </w:footnote>
  <w:footnote w:type="continuationSeparator" w:id="0">
    <w:p w:rsidR="007E4F4E" w:rsidRDefault="007E4F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879D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879D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6389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6389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6389A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6389A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2B36"/>
    <w:rsid w:val="00024FD3"/>
    <w:rsid w:val="000440AA"/>
    <w:rsid w:val="00056288"/>
    <w:rsid w:val="000879D8"/>
    <w:rsid w:val="00090D24"/>
    <w:rsid w:val="00094490"/>
    <w:rsid w:val="000958D5"/>
    <w:rsid w:val="00097CAE"/>
    <w:rsid w:val="000C31C2"/>
    <w:rsid w:val="000C7CFC"/>
    <w:rsid w:val="000E6EF5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0BFF"/>
    <w:rsid w:val="00203DCB"/>
    <w:rsid w:val="00204ED7"/>
    <w:rsid w:val="002213FA"/>
    <w:rsid w:val="00230859"/>
    <w:rsid w:val="00253C82"/>
    <w:rsid w:val="00266838"/>
    <w:rsid w:val="00276A6F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6389A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36DDE"/>
    <w:rsid w:val="00760557"/>
    <w:rsid w:val="00775A1B"/>
    <w:rsid w:val="007838DC"/>
    <w:rsid w:val="00790911"/>
    <w:rsid w:val="007D39FD"/>
    <w:rsid w:val="007D4D46"/>
    <w:rsid w:val="007E3F69"/>
    <w:rsid w:val="007E4F4E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30656"/>
    <w:rsid w:val="00B53894"/>
    <w:rsid w:val="00B57E0F"/>
    <w:rsid w:val="00B75CEF"/>
    <w:rsid w:val="00BA1565"/>
    <w:rsid w:val="00BB3F3E"/>
    <w:rsid w:val="00BB4FED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336F"/>
    <w:rsid w:val="00C76263"/>
    <w:rsid w:val="00CA759E"/>
    <w:rsid w:val="00CB2BAB"/>
    <w:rsid w:val="00CB7C74"/>
    <w:rsid w:val="00CD13AC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1613"/>
    <w:rsid w:val="00D8365B"/>
    <w:rsid w:val="00DB23E5"/>
    <w:rsid w:val="00DB48F6"/>
    <w:rsid w:val="00DC15BA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4097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31E6E-DE12-449A-B905-E780C3C38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157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7</cp:revision>
  <cp:lastPrinted>2019-12-02T18:32:00Z</cp:lastPrinted>
  <dcterms:created xsi:type="dcterms:W3CDTF">2021-05-31T14:27:00Z</dcterms:created>
  <dcterms:modified xsi:type="dcterms:W3CDTF">2021-06-01T10:59:00Z</dcterms:modified>
</cp:coreProperties>
</file>